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C8080" w14:textId="77BF4B58" w:rsidR="009E06D8" w:rsidRDefault="009E06D8" w:rsidP="00A449D4">
      <w:pPr>
        <w:pStyle w:val="Ttulo2"/>
        <w:jc w:val="center"/>
        <w:rPr>
          <w:lang w:val="es-ES"/>
        </w:rPr>
      </w:pPr>
      <w:r>
        <w:rPr>
          <w:lang w:val="es-ES"/>
        </w:rPr>
        <w:t>Modelo de Contrato</w:t>
      </w:r>
    </w:p>
    <w:p w14:paraId="6D9A8B69" w14:textId="54E68D9F" w:rsidR="009E06D8" w:rsidRPr="00B6341C" w:rsidRDefault="009E06D8">
      <w:pPr>
        <w:pStyle w:val="NormalWeb"/>
        <w:rPr>
          <w:lang w:val="es-ES"/>
        </w:rPr>
      </w:pPr>
      <w:r>
        <w:rPr>
          <w:lang w:val="es-ES"/>
        </w:rPr>
        <w:t xml:space="preserve">Entre la Municipalidad de Villarrica del Espíritu Santo, con RUC N°80022949-5, domiciliada en las calles General Díaz e/ Mariscal López y Mariscal Estigarribia, de la ciudad de Villarrica, departamento de Guairá, República del Paraguay, representada para este acto por el Intendente Municipal Doctor Magín Benítez </w:t>
      </w:r>
      <w:proofErr w:type="spellStart"/>
      <w:r>
        <w:rPr>
          <w:lang w:val="es-ES"/>
        </w:rPr>
        <w:t>Benítez</w:t>
      </w:r>
      <w:proofErr w:type="spellEnd"/>
      <w:r>
        <w:rPr>
          <w:lang w:val="es-ES"/>
        </w:rPr>
        <w:t xml:space="preserve">, con Cédula de Identidad N°3.621.787, denominada en adelante la contratante, asistido para este acto por el Secretario General Abogado Fabio David González Sanabria, con Cédula de Identidad Civil Nº3.837.674, quién concurre a efecto de refrendar la firma del primero, por una parte, y, por la otra, la firma ____________, domiciliada en ___________________________________, República del Paraguay, representada para este acto por _________________________________, con cédula de identidad </w:t>
      </w:r>
      <w:proofErr w:type="spellStart"/>
      <w:r>
        <w:rPr>
          <w:lang w:val="es-ES"/>
        </w:rPr>
        <w:t>N°</w:t>
      </w:r>
      <w:proofErr w:type="spellEnd"/>
      <w:r>
        <w:rPr>
          <w:lang w:val="es-ES"/>
        </w:rPr>
        <w:t xml:space="preserve"> ________________, denominada en adelante el proveedor, identificadas en conjunto como "LAS PARTES" e, individualmente, "PARTE", acuerdan celebrar el presente "Contrato de</w:t>
      </w:r>
      <w:r w:rsidR="00A449D4" w:rsidRPr="00B86393">
        <w:rPr>
          <w:b/>
          <w:bCs/>
          <w:lang w:val="es-ES"/>
        </w:rPr>
        <w:t xml:space="preserve"> </w:t>
      </w:r>
      <w:r w:rsidR="00A449D4">
        <w:rPr>
          <w:b/>
          <w:bCs/>
          <w:lang w:val="es-ES"/>
        </w:rPr>
        <w:t>“DRENAJES Y ADECUACIONES VIALES VARIAS EN CALLES DE</w:t>
      </w:r>
      <w:r w:rsidR="00A449D4" w:rsidRPr="00B86393">
        <w:rPr>
          <w:b/>
          <w:bCs/>
          <w:lang w:val="es-ES"/>
        </w:rPr>
        <w:t xml:space="preserve"> LA CIUDAD DE VILLARRICA</w:t>
      </w:r>
      <w:r w:rsidR="00A449D4">
        <w:rPr>
          <w:b/>
          <w:bCs/>
          <w:lang w:val="es-ES"/>
        </w:rPr>
        <w:t>”</w:t>
      </w:r>
      <w:r>
        <w:rPr>
          <w:lang w:val="es-ES"/>
        </w:rPr>
        <w:t>, el cual estará sujeto a las siguientes cláusulas y condiciones:</w:t>
      </w:r>
    </w:p>
    <w:p w14:paraId="5CE31DF9" w14:textId="77777777" w:rsidR="009E06D8" w:rsidRPr="00A449D4" w:rsidRDefault="009E06D8" w:rsidP="00A449D4">
      <w:pPr>
        <w:pStyle w:val="NormalWeb"/>
        <w:rPr>
          <w:b/>
          <w:bCs/>
          <w:u w:val="single"/>
        </w:rPr>
      </w:pPr>
      <w:r w:rsidRPr="00A449D4">
        <w:rPr>
          <w:b/>
          <w:bCs/>
          <w:u w:val="single"/>
        </w:rPr>
        <w:t xml:space="preserve">Objeto del contrato </w:t>
      </w:r>
    </w:p>
    <w:p w14:paraId="1001C9C7" w14:textId="77777777" w:rsidR="009E06D8" w:rsidRPr="00B6341C" w:rsidRDefault="009E06D8">
      <w:pPr>
        <w:pStyle w:val="NormalWeb"/>
        <w:divId w:val="1013339855"/>
        <w:rPr>
          <w:lang w:val="es-ES"/>
        </w:rPr>
      </w:pPr>
      <w:r>
        <w:rPr>
          <w:lang w:val="es-ES"/>
        </w:rPr>
        <w:t>El presente contrato tiene por objeto establecer las obligaciones que asumen LAS PARTES, en relación a la adjudicación de la convocatoria: </w:t>
      </w:r>
    </w:p>
    <w:p w14:paraId="66976925" w14:textId="59A9973E" w:rsidR="00A449D4" w:rsidRDefault="007A1F95">
      <w:pPr>
        <w:pStyle w:val="Ttulo2"/>
        <w:rPr>
          <w:sz w:val="24"/>
          <w:szCs w:val="24"/>
          <w:lang w:val="es-ES"/>
        </w:rPr>
      </w:pPr>
      <w:r w:rsidRPr="007A1F95">
        <w:rPr>
          <w:sz w:val="24"/>
          <w:szCs w:val="24"/>
        </w:rPr>
        <w:t xml:space="preserve"> </w:t>
      </w:r>
      <w:r w:rsidR="00A449D4" w:rsidRPr="00A449D4">
        <w:rPr>
          <w:sz w:val="24"/>
          <w:szCs w:val="24"/>
          <w:lang w:val="es-ES"/>
        </w:rPr>
        <w:t>“DRENAJE Y ADECUACIONES VIALES VARIAS EN CALLES DE LA CIUDAD DE VILLARRICA”</w:t>
      </w:r>
    </w:p>
    <w:p w14:paraId="24C186BF" w14:textId="6312E2E5" w:rsidR="009E06D8" w:rsidRPr="00A449D4" w:rsidRDefault="009E06D8" w:rsidP="00A449D4">
      <w:pPr>
        <w:pStyle w:val="NormalWeb"/>
        <w:rPr>
          <w:b/>
          <w:bCs/>
          <w:u w:val="single"/>
        </w:rPr>
      </w:pPr>
      <w:r w:rsidRPr="00A449D4">
        <w:rPr>
          <w:b/>
          <w:bCs/>
          <w:u w:val="single"/>
        </w:rPr>
        <w:t xml:space="preserve">Documentos integrantes del contrato </w:t>
      </w:r>
    </w:p>
    <w:p w14:paraId="2F5B18EA" w14:textId="77777777" w:rsidR="009E06D8" w:rsidRPr="00B6341C" w:rsidRDefault="009E06D8">
      <w:pPr>
        <w:pStyle w:val="NormalWeb"/>
        <w:rPr>
          <w:lang w:val="es-ES"/>
        </w:rPr>
      </w:pPr>
      <w:r>
        <w:rPr>
          <w:lang w:val="es-ES"/>
        </w:rPr>
        <w:t>Los documentos contractuales, que forman parte integral del contrato, además de los documentos contractuales firmados por las partes, son los siguientes:</w:t>
      </w:r>
    </w:p>
    <w:p w14:paraId="54D7A671" w14:textId="77777777" w:rsidR="009E06D8" w:rsidRDefault="009E06D8">
      <w:pPr>
        <w:numPr>
          <w:ilvl w:val="0"/>
          <w:numId w:val="1"/>
        </w:numPr>
        <w:spacing w:before="100" w:beforeAutospacing="1" w:after="100" w:afterAutospacing="1"/>
        <w:rPr>
          <w:lang w:val="es-ES"/>
        </w:rPr>
      </w:pPr>
      <w:r>
        <w:rPr>
          <w:lang w:val="es-ES"/>
        </w:rPr>
        <w:t>Contrato y sus adendas o modificaciones;</w:t>
      </w:r>
    </w:p>
    <w:p w14:paraId="70192A4B" w14:textId="77777777" w:rsidR="009E06D8" w:rsidRDefault="009E06D8">
      <w:pPr>
        <w:numPr>
          <w:ilvl w:val="0"/>
          <w:numId w:val="1"/>
        </w:numPr>
        <w:spacing w:before="100" w:beforeAutospacing="1" w:after="100" w:afterAutospacing="1"/>
        <w:rPr>
          <w:lang w:val="es-ES"/>
        </w:rPr>
      </w:pPr>
      <w:r>
        <w:rPr>
          <w:lang w:val="es-ES"/>
        </w:rPr>
        <w:t>El Pliego de Bases y Condiciones y sus adendas o modificaciones;</w:t>
      </w:r>
    </w:p>
    <w:p w14:paraId="10787902" w14:textId="77777777" w:rsidR="009E06D8" w:rsidRDefault="009E06D8">
      <w:pPr>
        <w:numPr>
          <w:ilvl w:val="0"/>
          <w:numId w:val="1"/>
        </w:numPr>
        <w:spacing w:before="100" w:beforeAutospacing="1" w:after="100" w:afterAutospacing="1"/>
        <w:rPr>
          <w:lang w:val="es-ES"/>
        </w:rPr>
      </w:pPr>
      <w:r>
        <w:rPr>
          <w:lang w:val="es-ES"/>
        </w:rPr>
        <w:t>Los datos cargados en el SICP;</w:t>
      </w:r>
    </w:p>
    <w:p w14:paraId="78C6FBA5" w14:textId="77777777" w:rsidR="009E06D8" w:rsidRDefault="009E06D8">
      <w:pPr>
        <w:numPr>
          <w:ilvl w:val="0"/>
          <w:numId w:val="1"/>
        </w:numPr>
        <w:spacing w:before="100" w:beforeAutospacing="1" w:after="100" w:afterAutospacing="1"/>
        <w:rPr>
          <w:lang w:val="es-ES"/>
        </w:rPr>
      </w:pPr>
      <w:r>
        <w:rPr>
          <w:lang w:val="es-ES"/>
        </w:rPr>
        <w:t>La oferta del proveedor;</w:t>
      </w:r>
    </w:p>
    <w:p w14:paraId="0E86094D" w14:textId="1FE22008" w:rsidR="009E06D8" w:rsidRPr="00A449D4" w:rsidRDefault="009E06D8" w:rsidP="00A449D4">
      <w:pPr>
        <w:numPr>
          <w:ilvl w:val="0"/>
          <w:numId w:val="1"/>
        </w:numPr>
        <w:spacing w:before="100" w:beforeAutospacing="1" w:after="100" w:afterAutospacing="1"/>
        <w:rPr>
          <w:lang w:val="es-ES"/>
        </w:rPr>
      </w:pPr>
      <w:r>
        <w:rPr>
          <w:lang w:val="es-ES"/>
        </w:rPr>
        <w:t>La resolución de adjudicación del contrato emitida por la contratante y su respectiva notificación.</w:t>
      </w:r>
      <w:r w:rsidRPr="00A449D4">
        <w:rPr>
          <w:lang w:val="es-ES"/>
        </w:rPr>
        <w:t> </w:t>
      </w:r>
    </w:p>
    <w:p w14:paraId="471F970E" w14:textId="77777777" w:rsidR="009E06D8" w:rsidRDefault="009E06D8">
      <w:pPr>
        <w:pStyle w:val="NormalWeb"/>
        <w:rPr>
          <w:lang w:val="es-ES"/>
        </w:rPr>
      </w:pPr>
      <w:r>
        <w:rPr>
          <w:lang w:val="es-ES"/>
        </w:rPr>
        <w:t>Los documentos que forman parte del contrato deberán considerarse mutuamente explicativos; en caso de contradicción o discrepancia entre los mismos, la prioridad se dará en el orden enunciado anteriormente.</w:t>
      </w:r>
    </w:p>
    <w:p w14:paraId="21F2C3E3" w14:textId="77777777" w:rsidR="009E06D8" w:rsidRPr="00A449D4" w:rsidRDefault="009E06D8" w:rsidP="00A449D4">
      <w:pPr>
        <w:pStyle w:val="NormalWeb"/>
        <w:rPr>
          <w:b/>
          <w:bCs/>
          <w:u w:val="single"/>
        </w:rPr>
      </w:pPr>
      <w:r w:rsidRPr="00A449D4">
        <w:rPr>
          <w:b/>
          <w:bCs/>
          <w:u w:val="single"/>
        </w:rPr>
        <w:t xml:space="preserve">Documentos adicionales del contrato </w:t>
      </w:r>
    </w:p>
    <w:p w14:paraId="7951A019" w14:textId="77777777" w:rsidR="009E06D8" w:rsidRPr="00B6341C" w:rsidRDefault="009E06D8">
      <w:pPr>
        <w:pStyle w:val="NormalWeb"/>
        <w:divId w:val="1669558803"/>
        <w:rPr>
          <w:lang w:val="es-ES"/>
        </w:rPr>
      </w:pPr>
      <w:r>
        <w:rPr>
          <w:lang w:val="es-ES"/>
        </w:rPr>
        <w:t>Los documentos adicionales del contrato son:</w:t>
      </w:r>
    </w:p>
    <w:p w14:paraId="4B77C79B" w14:textId="77777777" w:rsidR="009E06D8" w:rsidRDefault="009E06D8">
      <w:pPr>
        <w:rPr>
          <w:lang w:val="es-ES"/>
        </w:rPr>
      </w:pPr>
      <w:r>
        <w:rPr>
          <w:lang w:val="es-ES"/>
        </w:rPr>
        <w:t xml:space="preserve">Cláusula </w:t>
      </w:r>
      <w:proofErr w:type="spellStart"/>
      <w:r>
        <w:rPr>
          <w:lang w:val="es-ES"/>
        </w:rPr>
        <w:t>excluída</w:t>
      </w:r>
      <w:proofErr w:type="spellEnd"/>
      <w:r>
        <w:rPr>
          <w:lang w:val="es-ES"/>
        </w:rPr>
        <w:t xml:space="preserve"> (no será mostrada en el pliego final) </w:t>
      </w:r>
    </w:p>
    <w:p w14:paraId="4D316E22" w14:textId="77777777" w:rsidR="009E06D8" w:rsidRPr="00A449D4" w:rsidRDefault="009E06D8" w:rsidP="00A449D4">
      <w:pPr>
        <w:pStyle w:val="NormalWeb"/>
        <w:rPr>
          <w:b/>
          <w:bCs/>
          <w:u w:val="single"/>
        </w:rPr>
      </w:pPr>
      <w:r w:rsidRPr="00A449D4">
        <w:rPr>
          <w:b/>
          <w:bCs/>
          <w:u w:val="single"/>
        </w:rPr>
        <w:t xml:space="preserve">Identificación del crédito presupuestario para cubrir el compromiso derivado del contrato </w:t>
      </w:r>
    </w:p>
    <w:p w14:paraId="7C5AEC9C" w14:textId="20EC0405" w:rsidR="009E06D8" w:rsidRPr="00B6341C" w:rsidRDefault="009E06D8">
      <w:pPr>
        <w:pStyle w:val="NormalWeb"/>
        <w:rPr>
          <w:lang w:val="es-ES"/>
        </w:rPr>
      </w:pPr>
      <w:r>
        <w:rPr>
          <w:lang w:val="es-ES"/>
        </w:rPr>
        <w:lastRenderedPageBreak/>
        <w:t xml:space="preserve">El crédito presupuestario para cubrir el compromiso derivado del presente contrato está previsto conforme al Certificado de Disponibilidad Presupuestaria vinculado al Programa Anual de Contrataciones (PAC) con el </w:t>
      </w:r>
      <w:r>
        <w:rPr>
          <w:rStyle w:val="Textoennegrita"/>
          <w:lang w:val="es-ES"/>
        </w:rPr>
        <w:t>ID N°</w:t>
      </w:r>
      <w:r w:rsidR="00A449D4">
        <w:rPr>
          <w:rStyle w:val="Textoennegrita"/>
          <w:lang w:val="es-ES"/>
        </w:rPr>
        <w:t>451953</w:t>
      </w:r>
      <w:r>
        <w:rPr>
          <w:rStyle w:val="Textoennegrita"/>
          <w:lang w:val="es-ES"/>
        </w:rPr>
        <w:t>.</w:t>
      </w:r>
    </w:p>
    <w:p w14:paraId="326A6FF9" w14:textId="3B663955" w:rsidR="009E06D8" w:rsidRPr="00A449D4" w:rsidRDefault="009E06D8" w:rsidP="00A449D4">
      <w:pPr>
        <w:pStyle w:val="NormalWeb"/>
        <w:rPr>
          <w:lang w:val="es-ES"/>
        </w:rPr>
      </w:pPr>
      <w:r>
        <w:rPr>
          <w:lang w:val="es-ES"/>
        </w:rPr>
        <w:t> </w:t>
      </w:r>
      <w:r w:rsidRPr="00A449D4">
        <w:rPr>
          <w:b/>
          <w:bCs/>
          <w:u w:val="single"/>
        </w:rPr>
        <w:t xml:space="preserve">Procedimiento de contratación </w:t>
      </w:r>
    </w:p>
    <w:p w14:paraId="38566864" w14:textId="31E1E5A1" w:rsidR="009E06D8" w:rsidRPr="00B6341C" w:rsidRDefault="009E06D8">
      <w:pPr>
        <w:pStyle w:val="NormalWeb"/>
        <w:rPr>
          <w:lang w:val="es-ES"/>
        </w:rPr>
      </w:pPr>
      <w:r>
        <w:rPr>
          <w:lang w:val="es-ES"/>
        </w:rPr>
        <w:t xml:space="preserve">El presente Contrato es el resultado del procedimiento de </w:t>
      </w:r>
      <w:r>
        <w:rPr>
          <w:rStyle w:val="Textoennegrita"/>
          <w:lang w:val="es-ES"/>
        </w:rPr>
        <w:t xml:space="preserve">LICITACIÓN </w:t>
      </w:r>
      <w:r w:rsidR="00A449D4" w:rsidRPr="00A449D4">
        <w:rPr>
          <w:b/>
          <w:bCs/>
          <w:lang w:val="es-ES"/>
        </w:rPr>
        <w:t>VÍA DE EXCEPCIÓN VE N°03/2024, POR URGENCIA IMPOSTERGABLE</w:t>
      </w:r>
      <w:r>
        <w:rPr>
          <w:lang w:val="es-ES"/>
        </w:rPr>
        <w:t xml:space="preserve">, convocado por la Municipalidad de Villarrica. La adjudicación fue realizada según acto administrativo </w:t>
      </w:r>
      <w:proofErr w:type="spellStart"/>
      <w:r>
        <w:rPr>
          <w:lang w:val="es-ES"/>
        </w:rPr>
        <w:t>N°</w:t>
      </w:r>
      <w:proofErr w:type="spellEnd"/>
      <w:r>
        <w:rPr>
          <w:lang w:val="es-ES"/>
        </w:rPr>
        <w:t>____/2024.</w:t>
      </w:r>
    </w:p>
    <w:p w14:paraId="65EFA25C"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Precio unitario y el importe total a pagar por las obras </w:t>
      </w:r>
    </w:p>
    <w:p w14:paraId="3534A20D" w14:textId="77777777" w:rsidR="009E06D8" w:rsidRPr="00B6341C" w:rsidRDefault="009E06D8">
      <w:pPr>
        <w:pStyle w:val="NormalWeb"/>
        <w:rPr>
          <w:lang w:val="es-ES"/>
        </w:rPr>
      </w:pPr>
      <w:r>
        <w:rPr>
          <w:lang w:val="es-ES"/>
        </w:rPr>
        <w:t>Se realizará el pago en cheque cargo Banco...</w:t>
      </w:r>
    </w:p>
    <w:p w14:paraId="3F39A583"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Vigencia del Contrato </w:t>
      </w:r>
    </w:p>
    <w:p w14:paraId="218F75CC" w14:textId="77777777" w:rsidR="009E06D8" w:rsidRPr="00B6341C" w:rsidRDefault="009E06D8">
      <w:pPr>
        <w:pStyle w:val="NormalWeb"/>
        <w:divId w:val="1804418684"/>
        <w:rPr>
          <w:lang w:val="es-ES"/>
        </w:rPr>
      </w:pPr>
      <w:r>
        <w:rPr>
          <w:lang w:val="es-ES"/>
        </w:rPr>
        <w:t>La vigencia del presente contrato será:</w:t>
      </w:r>
    </w:p>
    <w:p w14:paraId="17A6D978" w14:textId="77777777" w:rsidR="009E06D8" w:rsidRDefault="009E06D8">
      <w:pPr>
        <w:pStyle w:val="NormalWeb"/>
        <w:rPr>
          <w:lang w:val="es-ES"/>
        </w:rPr>
      </w:pPr>
      <w:r>
        <w:rPr>
          <w:lang w:val="es-ES"/>
        </w:rPr>
        <w:t>El plazo de vigencia del presente Contrato será desde la suscripción del contrato hasta el cumplimiento total de las obligaciones con el otorgamiento de la recepción definitiva de las obras. </w:t>
      </w:r>
    </w:p>
    <w:p w14:paraId="76F19992" w14:textId="77777777" w:rsidR="009E06D8" w:rsidRDefault="009E06D8" w:rsidP="00A449D4">
      <w:pPr>
        <w:pStyle w:val="NormalWeb"/>
        <w:spacing w:before="0" w:beforeAutospacing="0" w:after="0" w:afterAutospacing="0"/>
        <w:rPr>
          <w:b/>
          <w:bCs/>
          <w:u w:val="single"/>
        </w:rPr>
      </w:pPr>
      <w:r w:rsidRPr="00A449D4">
        <w:rPr>
          <w:b/>
          <w:bCs/>
          <w:u w:val="single"/>
        </w:rPr>
        <w:t xml:space="preserve">Plazo, lugar y condiciones de la obra </w:t>
      </w:r>
    </w:p>
    <w:p w14:paraId="6EFF5D6C" w14:textId="77777777" w:rsidR="00A449D4" w:rsidRPr="00A449D4" w:rsidRDefault="00A449D4" w:rsidP="00A449D4">
      <w:pPr>
        <w:pStyle w:val="NormalWeb"/>
        <w:spacing w:before="0" w:beforeAutospacing="0" w:after="0" w:afterAutospacing="0"/>
        <w:rPr>
          <w:b/>
          <w:bCs/>
          <w:u w:val="single"/>
        </w:rPr>
      </w:pPr>
    </w:p>
    <w:p w14:paraId="137AFCA7" w14:textId="77777777" w:rsidR="00A449D4" w:rsidRDefault="00A449D4" w:rsidP="00A449D4">
      <w:pPr>
        <w:rPr>
          <w:sz w:val="18"/>
          <w:lang w:val="es-MX"/>
        </w:rPr>
      </w:pPr>
      <w:r w:rsidRPr="003A53CF">
        <w:rPr>
          <w:b/>
          <w:bCs/>
          <w:sz w:val="18"/>
          <w:u w:val="single"/>
          <w:lang w:val="es-MX"/>
        </w:rPr>
        <w:t>LOTE 1</w:t>
      </w:r>
      <w:r w:rsidRPr="003A53CF">
        <w:rPr>
          <w:sz w:val="18"/>
          <w:lang w:val="es-MX"/>
        </w:rPr>
        <w:t>: CONSTRUCCION DE DRENAJE Y ADECUACIONES EN PAVIMENTO</w:t>
      </w:r>
    </w:p>
    <w:p w14:paraId="703B5281" w14:textId="77777777" w:rsidR="00A449D4" w:rsidRDefault="00A449D4" w:rsidP="00A449D4">
      <w:pPr>
        <w:rPr>
          <w:sz w:val="18"/>
          <w:lang w:val="es-MX"/>
        </w:rPr>
      </w:pPr>
      <w:r>
        <w:rPr>
          <w:sz w:val="18"/>
          <w:lang w:val="es-MX"/>
        </w:rPr>
        <w:tab/>
      </w:r>
      <w:r w:rsidRPr="001C32DD">
        <w:rPr>
          <w:b/>
          <w:bCs/>
          <w:sz w:val="18"/>
          <w:lang w:val="es-MX"/>
        </w:rPr>
        <w:t>CALLES</w:t>
      </w:r>
      <w:r>
        <w:rPr>
          <w:sz w:val="18"/>
          <w:lang w:val="es-MX"/>
        </w:rPr>
        <w:t xml:space="preserve">: </w:t>
      </w:r>
      <w:r w:rsidRPr="003A53CF">
        <w:rPr>
          <w:sz w:val="18"/>
          <w:lang w:val="es-MX"/>
        </w:rPr>
        <w:t>PROF DR. JUAN BOGINO E/ BAHIA NEGRA Y AV ESPAÑA</w:t>
      </w:r>
    </w:p>
    <w:p w14:paraId="2ED915C7" w14:textId="77777777" w:rsidR="00A449D4" w:rsidRDefault="00A449D4" w:rsidP="00A449D4">
      <w:pPr>
        <w:rPr>
          <w:sz w:val="18"/>
          <w:lang w:val="es-MX"/>
        </w:rPr>
      </w:pPr>
      <w:r>
        <w:rPr>
          <w:sz w:val="18"/>
          <w:lang w:val="es-MX"/>
        </w:rPr>
        <w:t xml:space="preserve">  </w:t>
      </w:r>
    </w:p>
    <w:p w14:paraId="592530F5" w14:textId="77777777" w:rsidR="00A449D4" w:rsidRDefault="00A449D4" w:rsidP="00A449D4">
      <w:pPr>
        <w:rPr>
          <w:sz w:val="18"/>
          <w:lang w:val="es-MX"/>
        </w:rPr>
      </w:pPr>
      <w:r>
        <w:rPr>
          <w:sz w:val="18"/>
          <w:lang w:val="es-MX"/>
        </w:rPr>
        <w:t xml:space="preserve">  </w:t>
      </w:r>
      <w:r w:rsidRPr="001C32DD">
        <w:rPr>
          <w:b/>
          <w:bCs/>
          <w:sz w:val="18"/>
          <w:u w:val="single"/>
          <w:lang w:val="es-MX"/>
        </w:rPr>
        <w:t>LOTE 2</w:t>
      </w:r>
      <w:r w:rsidRPr="003A53CF">
        <w:rPr>
          <w:sz w:val="18"/>
          <w:lang w:val="es-MX"/>
        </w:rPr>
        <w:t>: CONSTRUCCION DE DRENAJE</w:t>
      </w:r>
    </w:p>
    <w:p w14:paraId="02D413A7" w14:textId="77777777" w:rsidR="00A449D4" w:rsidRDefault="00A449D4" w:rsidP="00A449D4">
      <w:pPr>
        <w:rPr>
          <w:sz w:val="18"/>
          <w:lang w:val="es-MX"/>
        </w:rPr>
      </w:pPr>
      <w:r>
        <w:rPr>
          <w:sz w:val="18"/>
          <w:lang w:val="es-MX"/>
        </w:rPr>
        <w:tab/>
      </w:r>
      <w:r w:rsidRPr="001C32DD">
        <w:rPr>
          <w:b/>
          <w:bCs/>
          <w:sz w:val="18"/>
          <w:lang w:val="es-MX"/>
        </w:rPr>
        <w:t>CALLES</w:t>
      </w:r>
      <w:r>
        <w:rPr>
          <w:sz w:val="18"/>
          <w:lang w:val="es-MX"/>
        </w:rPr>
        <w:t xml:space="preserve">: </w:t>
      </w:r>
      <w:r w:rsidRPr="001C32DD">
        <w:rPr>
          <w:sz w:val="18"/>
          <w:lang w:val="es-MX"/>
        </w:rPr>
        <w:t>BVARD. CABALLERO Y ALEJO GARCIA</w:t>
      </w:r>
    </w:p>
    <w:p w14:paraId="1D02AFAF" w14:textId="77777777" w:rsidR="00A449D4" w:rsidRDefault="00A449D4" w:rsidP="00A449D4">
      <w:pPr>
        <w:rPr>
          <w:sz w:val="18"/>
          <w:lang w:val="es-MX"/>
        </w:rPr>
      </w:pPr>
      <w:r>
        <w:rPr>
          <w:sz w:val="18"/>
          <w:lang w:val="es-MX"/>
        </w:rPr>
        <w:t xml:space="preserve">  </w:t>
      </w:r>
    </w:p>
    <w:p w14:paraId="0B1A8108" w14:textId="77777777" w:rsidR="00A449D4" w:rsidRDefault="00A449D4" w:rsidP="00A449D4">
      <w:pPr>
        <w:rPr>
          <w:sz w:val="18"/>
          <w:lang w:val="es-MX"/>
        </w:rPr>
      </w:pPr>
      <w:r w:rsidRPr="001C32DD">
        <w:rPr>
          <w:b/>
          <w:bCs/>
          <w:sz w:val="18"/>
          <w:u w:val="single"/>
          <w:lang w:val="es-MX"/>
        </w:rPr>
        <w:t xml:space="preserve">  LOTE 3</w:t>
      </w:r>
      <w:r w:rsidRPr="001C32DD">
        <w:rPr>
          <w:sz w:val="18"/>
          <w:lang w:val="es-MX"/>
        </w:rPr>
        <w:t>: CONSTRUCCION DE DRENAJE</w:t>
      </w:r>
    </w:p>
    <w:p w14:paraId="12D4B9B8" w14:textId="77777777" w:rsidR="00A449D4" w:rsidRDefault="00A449D4" w:rsidP="00A449D4">
      <w:pPr>
        <w:rPr>
          <w:sz w:val="18"/>
          <w:lang w:val="es-MX"/>
        </w:rPr>
      </w:pPr>
      <w:r>
        <w:rPr>
          <w:sz w:val="18"/>
          <w:lang w:val="es-MX"/>
        </w:rPr>
        <w:tab/>
      </w:r>
      <w:r w:rsidRPr="001C32DD">
        <w:rPr>
          <w:b/>
          <w:bCs/>
          <w:sz w:val="18"/>
          <w:lang w:val="es-MX"/>
        </w:rPr>
        <w:t>CALLES</w:t>
      </w:r>
      <w:r>
        <w:rPr>
          <w:sz w:val="18"/>
          <w:lang w:val="es-MX"/>
        </w:rPr>
        <w:t xml:space="preserve">: </w:t>
      </w:r>
      <w:r w:rsidRPr="001C32DD">
        <w:rPr>
          <w:sz w:val="18"/>
          <w:lang w:val="es-MX"/>
        </w:rPr>
        <w:t>BVARD. AYOLAS E/ BAHIA NEGRA Y PTE. HAYES</w:t>
      </w:r>
    </w:p>
    <w:p w14:paraId="05E588F6" w14:textId="77777777" w:rsidR="00A449D4" w:rsidRDefault="00A449D4" w:rsidP="00A449D4">
      <w:pPr>
        <w:rPr>
          <w:sz w:val="18"/>
          <w:lang w:val="es-MX"/>
        </w:rPr>
      </w:pPr>
    </w:p>
    <w:p w14:paraId="51C3F2EC" w14:textId="77777777" w:rsidR="00A449D4" w:rsidRDefault="00A449D4" w:rsidP="00A449D4">
      <w:pPr>
        <w:rPr>
          <w:sz w:val="18"/>
          <w:lang w:val="es-MX"/>
        </w:rPr>
      </w:pPr>
      <w:r>
        <w:rPr>
          <w:sz w:val="18"/>
          <w:lang w:val="es-MX"/>
        </w:rPr>
        <w:t xml:space="preserve">  </w:t>
      </w:r>
    </w:p>
    <w:p w14:paraId="654B325B" w14:textId="77777777" w:rsidR="00A449D4" w:rsidRDefault="00A449D4" w:rsidP="00A449D4">
      <w:pPr>
        <w:rPr>
          <w:sz w:val="18"/>
          <w:lang w:val="es-MX"/>
        </w:rPr>
      </w:pPr>
      <w:r>
        <w:rPr>
          <w:sz w:val="18"/>
          <w:lang w:val="es-MX"/>
        </w:rPr>
        <w:t xml:space="preserve">  </w:t>
      </w:r>
      <w:r w:rsidRPr="001C32DD">
        <w:rPr>
          <w:b/>
          <w:bCs/>
          <w:sz w:val="18"/>
          <w:u w:val="single"/>
          <w:lang w:val="es-MX"/>
        </w:rPr>
        <w:t>LOTE 4</w:t>
      </w:r>
      <w:r w:rsidRPr="001C32DD">
        <w:rPr>
          <w:sz w:val="18"/>
          <w:lang w:val="es-MX"/>
        </w:rPr>
        <w:t xml:space="preserve">: CONSTRUCCION DE DRENAJE Y </w:t>
      </w:r>
      <w:r>
        <w:rPr>
          <w:sz w:val="18"/>
          <w:lang w:val="es-MX"/>
        </w:rPr>
        <w:t>A</w:t>
      </w:r>
      <w:r w:rsidRPr="001C32DD">
        <w:rPr>
          <w:sz w:val="18"/>
          <w:lang w:val="es-MX"/>
        </w:rPr>
        <w:t>DECUACIONES EN PAVIMENTO</w:t>
      </w:r>
    </w:p>
    <w:p w14:paraId="10D7B91C" w14:textId="77777777" w:rsidR="00A449D4" w:rsidRDefault="00A449D4" w:rsidP="00A449D4">
      <w:pPr>
        <w:rPr>
          <w:sz w:val="18"/>
          <w:lang w:val="es-MX"/>
        </w:rPr>
      </w:pPr>
      <w:r>
        <w:rPr>
          <w:sz w:val="18"/>
          <w:lang w:val="es-MX"/>
        </w:rPr>
        <w:tab/>
      </w:r>
      <w:r w:rsidRPr="001C32DD">
        <w:rPr>
          <w:b/>
          <w:bCs/>
          <w:sz w:val="18"/>
          <w:lang w:val="es-MX"/>
        </w:rPr>
        <w:t>CALLES</w:t>
      </w:r>
      <w:r>
        <w:rPr>
          <w:sz w:val="18"/>
          <w:lang w:val="es-MX"/>
        </w:rPr>
        <w:t xml:space="preserve">: </w:t>
      </w:r>
      <w:r w:rsidRPr="001C32DD">
        <w:rPr>
          <w:sz w:val="18"/>
          <w:lang w:val="es-MX"/>
        </w:rPr>
        <w:t>CALLE ESTRELLA Y BAHIA NEGRA</w:t>
      </w:r>
    </w:p>
    <w:p w14:paraId="3EE517CD" w14:textId="77777777" w:rsidR="00A449D4" w:rsidRDefault="00A449D4" w:rsidP="00A449D4">
      <w:pPr>
        <w:rPr>
          <w:sz w:val="18"/>
          <w:lang w:val="es-MX"/>
        </w:rPr>
      </w:pPr>
    </w:p>
    <w:p w14:paraId="75CEE8E3" w14:textId="77777777" w:rsidR="00A449D4" w:rsidRDefault="00A449D4" w:rsidP="00A449D4">
      <w:pPr>
        <w:rPr>
          <w:sz w:val="18"/>
          <w:lang w:val="es-MX"/>
        </w:rPr>
      </w:pPr>
      <w:r>
        <w:rPr>
          <w:sz w:val="18"/>
          <w:lang w:val="es-MX"/>
        </w:rPr>
        <w:t xml:space="preserve">  </w:t>
      </w:r>
      <w:r w:rsidRPr="001C32DD">
        <w:rPr>
          <w:b/>
          <w:bCs/>
          <w:sz w:val="18"/>
          <w:u w:val="single"/>
          <w:lang w:val="es-MX"/>
        </w:rPr>
        <w:t>LOTE 5</w:t>
      </w:r>
      <w:r w:rsidRPr="001C32DD">
        <w:rPr>
          <w:sz w:val="18"/>
          <w:lang w:val="es-MX"/>
        </w:rPr>
        <w:t xml:space="preserve">: CONSTRUCCION DE DRENAJE Y </w:t>
      </w:r>
      <w:r>
        <w:rPr>
          <w:sz w:val="18"/>
          <w:lang w:val="es-MX"/>
        </w:rPr>
        <w:t>A</w:t>
      </w:r>
      <w:r w:rsidRPr="001C32DD">
        <w:rPr>
          <w:sz w:val="18"/>
          <w:lang w:val="es-MX"/>
        </w:rPr>
        <w:t>DECUACIONES EN PAVIMENTO</w:t>
      </w:r>
      <w:r>
        <w:rPr>
          <w:sz w:val="18"/>
          <w:lang w:val="es-MX"/>
        </w:rPr>
        <w:t xml:space="preserve"> </w:t>
      </w:r>
    </w:p>
    <w:p w14:paraId="1DC94F5E" w14:textId="77777777" w:rsidR="00A449D4" w:rsidRDefault="00A449D4" w:rsidP="00A449D4">
      <w:pPr>
        <w:rPr>
          <w:sz w:val="18"/>
          <w:lang w:val="es-MX"/>
        </w:rPr>
      </w:pPr>
      <w:r>
        <w:rPr>
          <w:sz w:val="18"/>
          <w:lang w:val="es-MX"/>
        </w:rPr>
        <w:tab/>
        <w:t xml:space="preserve">CALLES: </w:t>
      </w:r>
      <w:r w:rsidRPr="001C32DD">
        <w:rPr>
          <w:sz w:val="18"/>
          <w:lang w:val="es-MX"/>
        </w:rPr>
        <w:t>CALLE ESTRELLA Y YTORORO</w:t>
      </w:r>
    </w:p>
    <w:p w14:paraId="4EF68936" w14:textId="77777777" w:rsidR="00A449D4" w:rsidRDefault="00A449D4" w:rsidP="00A449D4">
      <w:pPr>
        <w:rPr>
          <w:sz w:val="18"/>
          <w:lang w:val="es-MX"/>
        </w:rPr>
      </w:pPr>
    </w:p>
    <w:p w14:paraId="4284BF4C" w14:textId="77777777" w:rsidR="00A449D4" w:rsidRDefault="00A449D4" w:rsidP="00A449D4">
      <w:pPr>
        <w:rPr>
          <w:sz w:val="18"/>
          <w:lang w:val="es-MX"/>
        </w:rPr>
      </w:pPr>
    </w:p>
    <w:p w14:paraId="4956A084" w14:textId="77777777" w:rsidR="00A449D4" w:rsidRDefault="00A449D4" w:rsidP="00A449D4">
      <w:pPr>
        <w:rPr>
          <w:sz w:val="18"/>
          <w:lang w:val="es-MX"/>
        </w:rPr>
      </w:pPr>
    </w:p>
    <w:p w14:paraId="0C553FB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Administración del Contrato </w:t>
      </w:r>
    </w:p>
    <w:p w14:paraId="7F7C3C2F" w14:textId="77777777" w:rsidR="009E06D8" w:rsidRDefault="009E06D8">
      <w:pPr>
        <w:pStyle w:val="NormalWeb"/>
        <w:rPr>
          <w:lang w:val="es-ES"/>
        </w:rPr>
      </w:pPr>
      <w:r>
        <w:rPr>
          <w:lang w:val="es-ES"/>
        </w:rPr>
        <w:t xml:space="preserve">La administración de </w:t>
      </w:r>
      <w:proofErr w:type="gramStart"/>
      <w:r>
        <w:rPr>
          <w:lang w:val="es-ES"/>
        </w:rPr>
        <w:t>éste</w:t>
      </w:r>
      <w:proofErr w:type="gramEnd"/>
      <w:r>
        <w:rPr>
          <w:lang w:val="es-ES"/>
        </w:rPr>
        <w:t xml:space="preserve"> contrato estará a cargo de: Lic. Luis Vallejo.</w:t>
      </w:r>
    </w:p>
    <w:p w14:paraId="5C1DC40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Formas y términos para garantizar el Cumplimiento del Contrato </w:t>
      </w:r>
    </w:p>
    <w:p w14:paraId="7CF5D1D9" w14:textId="77777777" w:rsidR="009E06D8" w:rsidRDefault="009E06D8">
      <w:pPr>
        <w:pStyle w:val="NormalWeb"/>
        <w:rPr>
          <w:lang w:val="es-ES"/>
        </w:rPr>
      </w:pPr>
      <w:r>
        <w:rPr>
          <w:lang w:val="es-ES"/>
        </w:rPr>
        <w:t>La garantía para el fiel cumplimiento del contrato se regirá por lo establecido en las Condiciones Contractuales, la cual se presentará a más tardar dentro de los 10 (días) calendarios siguientes a la firma del contrato.</w:t>
      </w:r>
    </w:p>
    <w:p w14:paraId="1B35D8C2" w14:textId="77777777" w:rsidR="00A449D4" w:rsidRDefault="00A449D4" w:rsidP="00A449D4">
      <w:pPr>
        <w:pStyle w:val="NormalWeb"/>
        <w:spacing w:before="0" w:beforeAutospacing="0" w:after="0" w:afterAutospacing="0"/>
        <w:rPr>
          <w:lang w:val="es-ES"/>
        </w:rPr>
      </w:pPr>
      <w:r>
        <w:rPr>
          <w:lang w:val="es-ES"/>
        </w:rPr>
        <w:t xml:space="preserve">a) </w:t>
      </w:r>
      <w:r>
        <w:rPr>
          <w:rStyle w:val="Textoennegrita"/>
          <w:lang w:val="es-ES"/>
        </w:rPr>
        <w:t>Porcentaje del anticipo</w:t>
      </w:r>
      <w:r>
        <w:rPr>
          <w:lang w:val="es-ES"/>
        </w:rPr>
        <w:t>: 30%</w:t>
      </w:r>
    </w:p>
    <w:p w14:paraId="7BC94930" w14:textId="77777777" w:rsidR="00A449D4" w:rsidRDefault="00A449D4" w:rsidP="00A449D4">
      <w:pPr>
        <w:pStyle w:val="NormalWeb"/>
        <w:spacing w:before="0" w:beforeAutospacing="0" w:after="0" w:afterAutospacing="0"/>
        <w:rPr>
          <w:lang w:val="es-ES"/>
        </w:rPr>
      </w:pPr>
      <w:r>
        <w:rPr>
          <w:lang w:val="es-ES"/>
        </w:rPr>
        <w:lastRenderedPageBreak/>
        <w:t xml:space="preserve">b) </w:t>
      </w:r>
      <w:r>
        <w:rPr>
          <w:rStyle w:val="Textoennegrita"/>
          <w:lang w:val="es-ES"/>
        </w:rPr>
        <w:t>Plazo máximo para la presentación de la solicitud de pago de anticipo</w:t>
      </w:r>
      <w:r>
        <w:rPr>
          <w:lang w:val="es-ES"/>
        </w:rPr>
        <w:t>: 10 días corridos desde a la firma del contrato</w:t>
      </w:r>
    </w:p>
    <w:p w14:paraId="7409B7E9" w14:textId="77777777" w:rsidR="00A449D4" w:rsidRDefault="00A449D4" w:rsidP="00A449D4">
      <w:pPr>
        <w:pStyle w:val="NormalWeb"/>
        <w:spacing w:before="0" w:beforeAutospacing="0" w:after="0" w:afterAutospacing="0"/>
        <w:rPr>
          <w:lang w:val="es-ES"/>
        </w:rPr>
      </w:pPr>
      <w:r>
        <w:rPr>
          <w:lang w:val="es-ES"/>
        </w:rPr>
        <w:t xml:space="preserve">c) </w:t>
      </w:r>
      <w:r>
        <w:rPr>
          <w:rStyle w:val="Textoennegrita"/>
          <w:lang w:val="es-ES"/>
        </w:rPr>
        <w:t>Dirección</w:t>
      </w:r>
      <w:r>
        <w:rPr>
          <w:lang w:val="es-ES"/>
        </w:rPr>
        <w:t>: Municipalidad de Villarrica</w:t>
      </w:r>
    </w:p>
    <w:p w14:paraId="33E1610D" w14:textId="77777777" w:rsidR="00A449D4" w:rsidRDefault="00A449D4" w:rsidP="00A449D4">
      <w:pPr>
        <w:pStyle w:val="NormalWeb"/>
        <w:spacing w:before="0" w:beforeAutospacing="0" w:after="0" w:afterAutospacing="0"/>
        <w:rPr>
          <w:lang w:val="es-ES"/>
        </w:rPr>
      </w:pPr>
      <w:r>
        <w:rPr>
          <w:lang w:val="es-ES"/>
        </w:rPr>
        <w:t>d)</w:t>
      </w:r>
      <w:r>
        <w:rPr>
          <w:rStyle w:val="Textoennegrita"/>
          <w:lang w:val="es-ES"/>
        </w:rPr>
        <w:t xml:space="preserve"> Horario de atención</w:t>
      </w:r>
      <w:r>
        <w:rPr>
          <w:lang w:val="es-ES"/>
        </w:rPr>
        <w:t>: de lunes a viernes de 07:00h a 13:00h; sábados de 08:00h a 11:00h.</w:t>
      </w:r>
    </w:p>
    <w:p w14:paraId="68550FDB" w14:textId="77777777" w:rsidR="00A449D4" w:rsidRDefault="00A449D4" w:rsidP="00A449D4">
      <w:pPr>
        <w:pStyle w:val="NormalWeb"/>
        <w:spacing w:before="0" w:beforeAutospacing="0" w:after="0" w:afterAutospacing="0"/>
        <w:rPr>
          <w:lang w:val="es-ES"/>
        </w:rPr>
      </w:pPr>
      <w:r>
        <w:rPr>
          <w:lang w:val="es-ES"/>
        </w:rPr>
        <w:t xml:space="preserve">e) </w:t>
      </w:r>
      <w:r>
        <w:rPr>
          <w:rStyle w:val="Textoennegrita"/>
          <w:lang w:val="es-ES"/>
        </w:rPr>
        <w:t>Oficina y/o departamento</w:t>
      </w:r>
      <w:r>
        <w:rPr>
          <w:lang w:val="es-ES"/>
        </w:rPr>
        <w:t>: Unidad Operativa de Contrataciones</w:t>
      </w:r>
    </w:p>
    <w:p w14:paraId="224E2020" w14:textId="77777777" w:rsidR="00A449D4" w:rsidRDefault="00A449D4" w:rsidP="00A449D4">
      <w:pPr>
        <w:pStyle w:val="NormalWeb"/>
        <w:spacing w:before="0" w:beforeAutospacing="0" w:after="0" w:afterAutospacing="0"/>
        <w:rPr>
          <w:lang w:val="es-ES"/>
        </w:rPr>
      </w:pPr>
      <w:r>
        <w:rPr>
          <w:lang w:val="es-ES"/>
        </w:rPr>
        <w:t>f)</w:t>
      </w:r>
      <w:r>
        <w:rPr>
          <w:rStyle w:val="Textoennegrita"/>
          <w:lang w:val="es-ES"/>
        </w:rPr>
        <w:t xml:space="preserve"> Responsable de la recepción</w:t>
      </w:r>
      <w:r>
        <w:rPr>
          <w:lang w:val="es-ES"/>
        </w:rPr>
        <w:t>: Lic. Luis Vallejo</w:t>
      </w:r>
    </w:p>
    <w:p w14:paraId="2A331DC1" w14:textId="77777777" w:rsidR="00A449D4" w:rsidRDefault="00A449D4" w:rsidP="00A449D4">
      <w:pPr>
        <w:pStyle w:val="NormalWeb"/>
        <w:spacing w:before="0" w:beforeAutospacing="0" w:after="0" w:afterAutospacing="0"/>
        <w:rPr>
          <w:lang w:val="es-ES"/>
        </w:rPr>
      </w:pPr>
      <w:r>
        <w:rPr>
          <w:lang w:val="es-ES"/>
        </w:rPr>
        <w:t xml:space="preserve">g) </w:t>
      </w:r>
      <w:r>
        <w:rPr>
          <w:rStyle w:val="Textoennegrita"/>
          <w:lang w:val="es-ES"/>
        </w:rPr>
        <w:t>Plazo o fecha en la cual se abonará al contratista el monto del anticipo, siguiente a la fecha de la presentación de la solicitud</w:t>
      </w:r>
      <w:r>
        <w:rPr>
          <w:lang w:val="es-ES"/>
        </w:rPr>
        <w:t>: 10 días corridos posteriores a la presentación de la solicitud de anticipo</w:t>
      </w:r>
    </w:p>
    <w:p w14:paraId="0864B9BA" w14:textId="06093C73" w:rsidR="00A449D4" w:rsidRDefault="00A449D4" w:rsidP="00A449D4">
      <w:pPr>
        <w:pStyle w:val="NormalWeb"/>
        <w:rPr>
          <w:lang w:val="es-ES"/>
        </w:rPr>
      </w:pPr>
      <w:r>
        <w:rPr>
          <w:lang w:val="es-ES"/>
        </w:rPr>
        <w:t xml:space="preserve">h) </w:t>
      </w:r>
      <w:r>
        <w:rPr>
          <w:rStyle w:val="Textoennegrita"/>
          <w:lang w:val="es-ES"/>
        </w:rPr>
        <w:t>Forma de amortización del monto anticipado con relación a las certificaciones realizada</w:t>
      </w:r>
      <w:r>
        <w:rPr>
          <w:lang w:val="es-ES"/>
        </w:rPr>
        <w:t>s: se amortizará en 4 pagos de 30% cada uno, sobre las certificaciones hasta alcanzar el 100% del monto total anticipado.</w:t>
      </w:r>
    </w:p>
    <w:p w14:paraId="7D40B1CB" w14:textId="77777777" w:rsidR="00A449D4" w:rsidRDefault="00A449D4" w:rsidP="00A449D4">
      <w:pPr>
        <w:pStyle w:val="NormalWeb"/>
        <w:spacing w:before="0" w:beforeAutospacing="0" w:after="0" w:afterAutospacing="0"/>
        <w:rPr>
          <w:b/>
          <w:bCs/>
          <w:u w:val="single"/>
        </w:rPr>
      </w:pPr>
      <w:r w:rsidRPr="00690C02">
        <w:rPr>
          <w:b/>
          <w:bCs/>
          <w:u w:val="single"/>
        </w:rPr>
        <w:t>Contribución sobre contratos suscriptos.</w:t>
      </w:r>
    </w:p>
    <w:p w14:paraId="7EA0E366" w14:textId="016C4192" w:rsidR="00A449D4" w:rsidRPr="00B6341C" w:rsidRDefault="00A449D4" w:rsidP="00A449D4">
      <w:pPr>
        <w:pStyle w:val="NormalWeb"/>
        <w:spacing w:before="0" w:beforeAutospacing="0" w:after="0" w:afterAutospacing="0"/>
        <w:rPr>
          <w:lang w:val="es-ES"/>
        </w:rPr>
      </w:pPr>
      <w:r w:rsidRPr="00690C02">
        <w:t>Independientemente del procedimiento o modalidad de contratación que se hubiere empleado, las contratantes deberán retener el equivalente al 0,4% (cero coma cuatro por ciento), del importe de cada factura o certificado de obra,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Contrataciones Públicas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7D80707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Multas </w:t>
      </w:r>
    </w:p>
    <w:p w14:paraId="436737CF" w14:textId="77777777" w:rsidR="009E06D8" w:rsidRPr="00B6341C" w:rsidRDefault="009E06D8">
      <w:pPr>
        <w:pStyle w:val="NormalWeb"/>
        <w:rPr>
          <w:lang w:val="es-ES"/>
        </w:rPr>
      </w:pPr>
      <w:r>
        <w:rPr>
          <w:lang w:val="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w:t>
      </w:r>
      <w:proofErr w:type="spellStart"/>
      <w:r>
        <w:rPr>
          <w:lang w:val="es-ES"/>
        </w:rPr>
        <w:t>N°</w:t>
      </w:r>
      <w:proofErr w:type="spellEnd"/>
      <w:r>
        <w:rPr>
          <w:lang w:val="es-ES"/>
        </w:rPr>
        <w:t xml:space="preserve"> 9823/23 POR LA CUAL SE REGLAMENTA LA LEY </w:t>
      </w:r>
      <w:proofErr w:type="spellStart"/>
      <w:r>
        <w:rPr>
          <w:lang w:val="es-ES"/>
        </w:rPr>
        <w:t>N°</w:t>
      </w:r>
      <w:proofErr w:type="spellEnd"/>
      <w:r>
        <w:rPr>
          <w:lang w:val="es-ES"/>
        </w:rPr>
        <w:t xml:space="preserve"> 7021/2022 "DE SUMINISTRO Y CONTRATACIONES PÚBLICAS”, caso contrario deberá seguir aplicando el monto de las multas que correspondan.</w:t>
      </w:r>
    </w:p>
    <w:p w14:paraId="69D4CB0D" w14:textId="77777777" w:rsidR="009E06D8" w:rsidRDefault="009E06D8">
      <w:pPr>
        <w:pStyle w:val="NormalWeb"/>
        <w:rPr>
          <w:lang w:val="es-ES"/>
        </w:rPr>
      </w:pPr>
      <w:r>
        <w:rPr>
          <w:lang w:val="es-ES"/>
        </w:rPr>
        <w:t xml:space="preserve">La rescisión del contrato o la aplicación de multas por encima del porcentaje de la Garantía de Cumplimiento del Contrato deberá comunicarse a la DNCP a los fines previstos en el artículo 144 de la Ley </w:t>
      </w:r>
      <w:proofErr w:type="spellStart"/>
      <w:r>
        <w:rPr>
          <w:lang w:val="es-ES"/>
        </w:rPr>
        <w:t>N°</w:t>
      </w:r>
      <w:proofErr w:type="spellEnd"/>
      <w:r>
        <w:rPr>
          <w:lang w:val="es-ES"/>
        </w:rPr>
        <w:t xml:space="preserve"> 7021/22.</w:t>
      </w:r>
    </w:p>
    <w:p w14:paraId="237E9D2C"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Causales y procedimientos para suspender, terminar o rescindir </w:t>
      </w:r>
    </w:p>
    <w:p w14:paraId="4B606698" w14:textId="77777777" w:rsidR="009E06D8" w:rsidRPr="00B6341C" w:rsidRDefault="009E06D8">
      <w:pPr>
        <w:pStyle w:val="NormalWeb"/>
        <w:rPr>
          <w:lang w:val="es-ES"/>
        </w:rPr>
      </w:pPr>
      <w:r>
        <w:rPr>
          <w:lang w:val="es-ES"/>
        </w:rPr>
        <w:t xml:space="preserve">Las causales y el procedimiento para suspender temporalmente, dar por terminado en forma anticipada o rescindir el contrato, son las establecidas en la Ley </w:t>
      </w:r>
      <w:proofErr w:type="spellStart"/>
      <w:r>
        <w:rPr>
          <w:lang w:val="es-ES"/>
        </w:rPr>
        <w:t>N°</w:t>
      </w:r>
      <w:proofErr w:type="spellEnd"/>
      <w:r>
        <w:rPr>
          <w:lang w:val="es-ES"/>
        </w:rPr>
        <w:t xml:space="preserve"> 7021/22, y en las Condiciones Contractuales de este pliego de bases y condiciones.</w:t>
      </w:r>
    </w:p>
    <w:p w14:paraId="61414BC1" w14:textId="77777777" w:rsidR="00A449D4" w:rsidRDefault="00A449D4" w:rsidP="00A449D4">
      <w:pPr>
        <w:pStyle w:val="NormalWeb"/>
        <w:spacing w:before="0" w:beforeAutospacing="0" w:after="0" w:afterAutospacing="0"/>
        <w:rPr>
          <w:b/>
          <w:bCs/>
          <w:u w:val="single"/>
        </w:rPr>
      </w:pPr>
    </w:p>
    <w:p w14:paraId="31DFFA95" w14:textId="77777777" w:rsidR="00A449D4" w:rsidRDefault="00A449D4" w:rsidP="00A449D4">
      <w:pPr>
        <w:pStyle w:val="NormalWeb"/>
        <w:spacing w:before="0" w:beforeAutospacing="0" w:after="0" w:afterAutospacing="0"/>
        <w:rPr>
          <w:b/>
          <w:bCs/>
          <w:u w:val="single"/>
        </w:rPr>
      </w:pPr>
    </w:p>
    <w:p w14:paraId="37659DAD" w14:textId="77777777" w:rsidR="00A449D4" w:rsidRDefault="00A449D4" w:rsidP="00A449D4">
      <w:pPr>
        <w:pStyle w:val="NormalWeb"/>
        <w:spacing w:before="0" w:beforeAutospacing="0" w:after="0" w:afterAutospacing="0"/>
        <w:rPr>
          <w:b/>
          <w:bCs/>
          <w:u w:val="single"/>
        </w:rPr>
      </w:pPr>
    </w:p>
    <w:p w14:paraId="4C4CA53E" w14:textId="789CEE0F" w:rsidR="009E06D8" w:rsidRPr="00A449D4" w:rsidRDefault="009E06D8" w:rsidP="00A449D4">
      <w:pPr>
        <w:pStyle w:val="NormalWeb"/>
        <w:spacing w:before="0" w:beforeAutospacing="0" w:after="0" w:afterAutospacing="0"/>
        <w:rPr>
          <w:b/>
          <w:bCs/>
          <w:u w:val="single"/>
        </w:rPr>
      </w:pPr>
      <w:r w:rsidRPr="00A449D4">
        <w:rPr>
          <w:b/>
          <w:bCs/>
          <w:u w:val="single"/>
        </w:rPr>
        <w:lastRenderedPageBreak/>
        <w:t xml:space="preserve">Solución de Controversias </w:t>
      </w:r>
    </w:p>
    <w:p w14:paraId="336C1510" w14:textId="77777777" w:rsidR="009E06D8" w:rsidRPr="00B6341C" w:rsidRDefault="009E06D8">
      <w:pPr>
        <w:pStyle w:val="NormalWeb"/>
        <w:rPr>
          <w:lang w:val="es-ES"/>
        </w:rPr>
      </w:pPr>
      <w:r>
        <w:rPr>
          <w:lang w:val="es-ES"/>
        </w:rPr>
        <w:t>Cualquier diferencia que surja durante la ejecución de los contratos se dirimirá conforme las reglas establecidas en la legislación aplicable y en las Condiciones Contractuales.</w:t>
      </w:r>
    </w:p>
    <w:p w14:paraId="5470E2F9"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Anulación de la adjudicación </w:t>
      </w:r>
    </w:p>
    <w:p w14:paraId="09C05456" w14:textId="77777777" w:rsidR="009E06D8" w:rsidRPr="00B6341C" w:rsidRDefault="009E06D8">
      <w:pPr>
        <w:pStyle w:val="NormalWeb"/>
        <w:rPr>
          <w:lang w:val="es-ES"/>
        </w:rPr>
      </w:pPr>
      <w:r>
        <w:rPr>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14:paraId="32700D9B"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IDIOMA DEL CONTRATO </w:t>
      </w:r>
    </w:p>
    <w:p w14:paraId="0FC6CD27" w14:textId="77777777" w:rsidR="009E06D8" w:rsidRPr="00B6341C" w:rsidRDefault="009E06D8">
      <w:pPr>
        <w:pStyle w:val="NormalWeb"/>
        <w:rPr>
          <w:lang w:val="es-ES"/>
        </w:rPr>
      </w:pPr>
      <w:r>
        <w:rPr>
          <w:lang w:val="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58B8FC7A" w14:textId="77777777" w:rsidR="009E06D8" w:rsidRDefault="009E06D8">
      <w:pPr>
        <w:pStyle w:val="NormalWeb"/>
        <w:rPr>
          <w:lang w:val="es-ES"/>
        </w:rPr>
      </w:pPr>
      <w:r>
        <w:rPr>
          <w:lang w:val="es-ES"/>
        </w:rPr>
        <w:t>El proveedor correrá con todos los costos relativos a las traducciones, así como todos los riesgos derivados de la exactitud de dicha traducción.</w:t>
      </w:r>
    </w:p>
    <w:p w14:paraId="4BBAADB6" w14:textId="77777777" w:rsidR="009E06D8" w:rsidRDefault="009E06D8">
      <w:pPr>
        <w:pStyle w:val="NormalWeb"/>
        <w:rPr>
          <w:lang w:val="es-ES"/>
        </w:rPr>
      </w:pPr>
      <w:r>
        <w:rPr>
          <w:lang w:val="es-ES"/>
        </w:rPr>
        <w:t>En el mismo plazo indicado en el párrafo anterior, se deberá remitir a la convocante la actualización de la mencionada declaración jurada, una vez finalizada la ejecución del presente contrato.</w:t>
      </w:r>
    </w:p>
    <w:p w14:paraId="53A6ED57"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Suscripción </w:t>
      </w:r>
    </w:p>
    <w:p w14:paraId="45EC14B9" w14:textId="77777777" w:rsidR="009E06D8" w:rsidRPr="00B6341C" w:rsidRDefault="009E06D8">
      <w:pPr>
        <w:pStyle w:val="NormalWeb"/>
        <w:rPr>
          <w:lang w:val="es-ES"/>
        </w:rPr>
      </w:pPr>
      <w:r>
        <w:rPr>
          <w:lang w:val="es-ES"/>
        </w:rPr>
        <w:t>En prueba de conformidad se suscriben 2 (dos) ejemplares de un mismo tenor y a un solo efecto en la ciudad de Villarrica, República del Paraguay, a los --- días del mes de ------ de 2024.-</w:t>
      </w:r>
    </w:p>
    <w:p w14:paraId="0CE3C930" w14:textId="77777777" w:rsidR="009E06D8" w:rsidRDefault="009E06D8">
      <w:pPr>
        <w:pStyle w:val="NormalWeb"/>
        <w:rPr>
          <w:lang w:val="es-ES"/>
        </w:rPr>
      </w:pPr>
      <w:r>
        <w:rPr>
          <w:lang w:val="es-ES"/>
        </w:rPr>
        <w:t> </w:t>
      </w:r>
    </w:p>
    <w:p w14:paraId="19A9F0F6" w14:textId="77777777" w:rsidR="009E06D8" w:rsidRDefault="009E06D8">
      <w:pPr>
        <w:pStyle w:val="NormalWeb"/>
        <w:rPr>
          <w:lang w:val="es-ES"/>
        </w:rPr>
      </w:pPr>
      <w:r>
        <w:rPr>
          <w:rStyle w:val="Textoennegrita"/>
          <w:lang w:val="es-ES"/>
        </w:rPr>
        <w:t>Firmado por:</w:t>
      </w:r>
      <w:r>
        <w:rPr>
          <w:lang w:val="es-ES"/>
        </w:rPr>
        <w:t> _____________________________ en nombre de la Contratante.</w:t>
      </w:r>
    </w:p>
    <w:p w14:paraId="278DBB86" w14:textId="77777777" w:rsidR="009E31B2" w:rsidRDefault="009E06D8">
      <w:pPr>
        <w:pStyle w:val="NormalWeb"/>
        <w:rPr>
          <w:lang w:val="es-ES"/>
        </w:rPr>
      </w:pPr>
      <w:r>
        <w:rPr>
          <w:rStyle w:val="Textoennegrita"/>
          <w:lang w:val="es-ES"/>
        </w:rPr>
        <w:t>Firmado por</w:t>
      </w:r>
      <w:r>
        <w:rPr>
          <w:lang w:val="es-ES"/>
        </w:rPr>
        <w:t>: _____________________________ en nombre del Proveedor.</w:t>
      </w:r>
    </w:p>
    <w:sectPr w:rsidR="009E31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A95361"/>
    <w:multiLevelType w:val="multilevel"/>
    <w:tmpl w:val="0C0C98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8834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9D4"/>
    <w:rsid w:val="002274A6"/>
    <w:rsid w:val="00444F1C"/>
    <w:rsid w:val="007A1F95"/>
    <w:rsid w:val="009E06D8"/>
    <w:rsid w:val="009E31B2"/>
    <w:rsid w:val="00A449D4"/>
    <w:rsid w:val="00B6341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8816D"/>
  <w15:chartTrackingRefBased/>
  <w15:docId w15:val="{BF0765E0-1696-41BF-9417-C904C683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character" w:customStyle="1" w:styleId="Ttulo2Car">
    <w:name w:val="Título 2 Car"/>
    <w:link w:val="Ttulo2"/>
    <w:uiPriority w:val="9"/>
    <w:semiHidden/>
    <w:rPr>
      <w:rFonts w:ascii="Calibri Light" w:eastAsia="Times New Roman" w:hAnsi="Calibri Light" w:cs="Times New Roman"/>
      <w:color w:val="2F5496"/>
      <w:sz w:val="26"/>
      <w:szCs w:val="26"/>
    </w:rPr>
  </w:style>
  <w:style w:type="character" w:styleId="Textoennegrita">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827880">
      <w:marLeft w:val="0"/>
      <w:marRight w:val="0"/>
      <w:marTop w:val="0"/>
      <w:marBottom w:val="0"/>
      <w:divBdr>
        <w:top w:val="none" w:sz="0" w:space="0" w:color="auto"/>
        <w:left w:val="none" w:sz="0" w:space="0" w:color="auto"/>
        <w:bottom w:val="none" w:sz="0" w:space="0" w:color="auto"/>
        <w:right w:val="none" w:sz="0" w:space="0" w:color="auto"/>
      </w:divBdr>
    </w:div>
    <w:div w:id="1013339855">
      <w:marLeft w:val="0"/>
      <w:marRight w:val="0"/>
      <w:marTop w:val="0"/>
      <w:marBottom w:val="0"/>
      <w:divBdr>
        <w:top w:val="none" w:sz="0" w:space="0" w:color="auto"/>
        <w:left w:val="none" w:sz="0" w:space="0" w:color="auto"/>
        <w:bottom w:val="none" w:sz="0" w:space="0" w:color="auto"/>
        <w:right w:val="none" w:sz="0" w:space="0" w:color="auto"/>
      </w:divBdr>
    </w:div>
    <w:div w:id="1669558803">
      <w:marLeft w:val="0"/>
      <w:marRight w:val="0"/>
      <w:marTop w:val="0"/>
      <w:marBottom w:val="0"/>
      <w:divBdr>
        <w:top w:val="none" w:sz="0" w:space="0" w:color="auto"/>
        <w:left w:val="none" w:sz="0" w:space="0" w:color="auto"/>
        <w:bottom w:val="none" w:sz="0" w:space="0" w:color="auto"/>
        <w:right w:val="none" w:sz="0" w:space="0" w:color="auto"/>
      </w:divBdr>
    </w:div>
    <w:div w:id="180441868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RENAJE%20EXCEPCION\PBC\modelo-contrat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modelo-contrato.dot</Template>
  <TotalTime>7</TotalTime>
  <Pages>4</Pages>
  <Words>1356</Words>
  <Characters>7460</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BienestarE</dc:creator>
  <cp:keywords/>
  <dc:description/>
  <cp:lastModifiedBy>BienestarE</cp:lastModifiedBy>
  <cp:revision>1</cp:revision>
  <dcterms:created xsi:type="dcterms:W3CDTF">2024-07-30T19:47:00Z</dcterms:created>
  <dcterms:modified xsi:type="dcterms:W3CDTF">2024-07-30T19:56:00Z</dcterms:modified>
</cp:coreProperties>
</file>